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042" w:rsidRDefault="00047176" w:rsidP="00795B16">
      <w:pPr>
        <w:jc w:val="center"/>
        <w:rPr>
          <w:b/>
          <w:sz w:val="23"/>
          <w:szCs w:val="23"/>
        </w:rPr>
      </w:pPr>
      <w:r w:rsidRPr="00047176">
        <w:rPr>
          <w:b/>
          <w:sz w:val="23"/>
          <w:szCs w:val="23"/>
        </w:rPr>
        <w:t>В</w:t>
      </w:r>
      <w:r w:rsidR="00E61042" w:rsidRPr="00047176">
        <w:rPr>
          <w:b/>
          <w:sz w:val="23"/>
          <w:szCs w:val="23"/>
        </w:rPr>
        <w:t>СЕРОССИЙСКАЯ</w:t>
      </w:r>
      <w:r w:rsidR="00E61042">
        <w:rPr>
          <w:b/>
          <w:sz w:val="23"/>
          <w:szCs w:val="23"/>
        </w:rPr>
        <w:t xml:space="preserve"> ОЛИМПИАДА ШКОЛЬНИКОВ</w:t>
      </w:r>
    </w:p>
    <w:p w:rsidR="00E61042" w:rsidRDefault="00E61042" w:rsidP="00E6104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ТЕОРЕТИКО-МЕТОДИЧЕСКОЕ ЗАДАНИЕ</w:t>
      </w:r>
    </w:p>
    <w:p w:rsidR="00E61042" w:rsidRDefault="000379B7" w:rsidP="00E61042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Муниципальный </w:t>
      </w:r>
      <w:r w:rsidR="00E61042">
        <w:rPr>
          <w:b/>
          <w:sz w:val="23"/>
          <w:szCs w:val="23"/>
        </w:rPr>
        <w:t xml:space="preserve"> этап</w:t>
      </w:r>
    </w:p>
    <w:p w:rsidR="00E61042" w:rsidRDefault="00E61042" w:rsidP="00E61042">
      <w:pPr>
        <w:jc w:val="both"/>
        <w:rPr>
          <w:sz w:val="19"/>
          <w:szCs w:val="19"/>
        </w:rPr>
      </w:pPr>
    </w:p>
    <w:p w:rsidR="00E61042" w:rsidRDefault="00E61042" w:rsidP="00E61042">
      <w:pPr>
        <w:jc w:val="center"/>
        <w:rPr>
          <w:b/>
          <w:sz w:val="20"/>
          <w:szCs w:val="20"/>
        </w:rPr>
      </w:pPr>
    </w:p>
    <w:p w:rsidR="0055678C" w:rsidRDefault="0055678C" w:rsidP="0055678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БЛАНК  ОТВЕТОВ</w:t>
      </w:r>
    </w:p>
    <w:p w:rsidR="00047176" w:rsidRDefault="00047176" w:rsidP="00047176">
      <w:pPr>
        <w:tabs>
          <w:tab w:val="left" w:pos="8445"/>
          <w:tab w:val="right" w:pos="1020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55678C" w:rsidRDefault="00047176" w:rsidP="00047176">
      <w:pPr>
        <w:tabs>
          <w:tab w:val="left" w:pos="8445"/>
          <w:tab w:val="right" w:pos="10205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55678C">
        <w:rPr>
          <w:sz w:val="20"/>
          <w:szCs w:val="20"/>
        </w:rPr>
        <w:t>Шифр__________</w:t>
      </w:r>
    </w:p>
    <w:p w:rsidR="0055678C" w:rsidRDefault="0055678C" w:rsidP="0055678C">
      <w:pPr>
        <w:jc w:val="right"/>
        <w:rPr>
          <w:b/>
          <w:sz w:val="20"/>
          <w:szCs w:val="20"/>
        </w:rPr>
      </w:pPr>
    </w:p>
    <w:p w:rsidR="00047176" w:rsidRDefault="00047176" w:rsidP="0055678C">
      <w:pPr>
        <w:jc w:val="right"/>
        <w:rPr>
          <w:b/>
          <w:sz w:val="20"/>
          <w:szCs w:val="20"/>
        </w:rPr>
      </w:pPr>
    </w:p>
    <w:p w:rsidR="0055678C" w:rsidRPr="00047176" w:rsidRDefault="0055678C" w:rsidP="0055678C">
      <w:pPr>
        <w:jc w:val="center"/>
        <w:rPr>
          <w:b/>
          <w:sz w:val="20"/>
          <w:szCs w:val="20"/>
        </w:rPr>
      </w:pPr>
      <w:r w:rsidRPr="00047176">
        <w:rPr>
          <w:b/>
          <w:sz w:val="20"/>
          <w:szCs w:val="20"/>
        </w:rPr>
        <w:t>Контрольные вопросы по инструкции к тесту:</w:t>
      </w:r>
    </w:p>
    <w:p w:rsidR="00047176" w:rsidRDefault="00047176" w:rsidP="0055678C">
      <w:pPr>
        <w:jc w:val="center"/>
        <w:rPr>
          <w:sz w:val="20"/>
          <w:szCs w:val="20"/>
        </w:rPr>
      </w:pPr>
    </w:p>
    <w:tbl>
      <w:tblPr>
        <w:tblW w:w="4998" w:type="pct"/>
        <w:tblCellMar>
          <w:left w:w="0" w:type="dxa"/>
          <w:right w:w="0" w:type="dxa"/>
        </w:tblCellMar>
        <w:tblLook w:val="04A0"/>
      </w:tblPr>
      <w:tblGrid>
        <w:gridCol w:w="1091"/>
        <w:gridCol w:w="528"/>
        <w:gridCol w:w="515"/>
        <w:gridCol w:w="515"/>
        <w:gridCol w:w="518"/>
        <w:gridCol w:w="459"/>
        <w:gridCol w:w="55"/>
        <w:gridCol w:w="518"/>
        <w:gridCol w:w="531"/>
        <w:gridCol w:w="516"/>
        <w:gridCol w:w="208"/>
        <w:gridCol w:w="308"/>
        <w:gridCol w:w="516"/>
        <w:gridCol w:w="265"/>
        <w:gridCol w:w="251"/>
        <w:gridCol w:w="265"/>
        <w:gridCol w:w="241"/>
        <w:gridCol w:w="265"/>
        <w:gridCol w:w="314"/>
        <w:gridCol w:w="202"/>
        <w:gridCol w:w="329"/>
        <w:gridCol w:w="184"/>
        <w:gridCol w:w="516"/>
        <w:gridCol w:w="516"/>
        <w:gridCol w:w="580"/>
      </w:tblGrid>
      <w:tr w:rsidR="0055678C" w:rsidTr="00472625">
        <w:trPr>
          <w:gridBefore w:val="6"/>
          <w:gridAfter w:val="4"/>
          <w:wBefore w:w="1775" w:type="pct"/>
          <w:wAfter w:w="882" w:type="pct"/>
        </w:trPr>
        <w:tc>
          <w:tcPr>
            <w:tcW w:w="54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047176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047176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8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472625">
        <w:trPr>
          <w:gridBefore w:val="6"/>
          <w:gridAfter w:val="4"/>
          <w:wBefore w:w="1775" w:type="pct"/>
          <w:wAfter w:w="882" w:type="pct"/>
          <w:trHeight w:val="57"/>
        </w:trPr>
        <w:tc>
          <w:tcPr>
            <w:tcW w:w="2343" w:type="pct"/>
            <w:gridSpan w:val="15"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472625">
        <w:trPr>
          <w:gridBefore w:val="6"/>
          <w:gridAfter w:val="4"/>
          <w:wBefore w:w="1775" w:type="pct"/>
          <w:wAfter w:w="882" w:type="pct"/>
        </w:trPr>
        <w:tc>
          <w:tcPr>
            <w:tcW w:w="54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047176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047176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8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472625">
        <w:trPr>
          <w:gridBefore w:val="6"/>
          <w:gridAfter w:val="4"/>
          <w:wBefore w:w="1775" w:type="pct"/>
          <w:wAfter w:w="882" w:type="pct"/>
          <w:trHeight w:hRule="exact" w:val="113"/>
        </w:trPr>
        <w:tc>
          <w:tcPr>
            <w:tcW w:w="540" w:type="pct"/>
            <w:gridSpan w:val="3"/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3" w:type="pct"/>
            <w:gridSpan w:val="2"/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3" w:type="pct"/>
            <w:gridSpan w:val="2"/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" w:type="pct"/>
            <w:gridSpan w:val="2"/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5678C" w:rsidTr="007149C4">
        <w:tc>
          <w:tcPr>
            <w:tcW w:w="5000" w:type="pct"/>
            <w:gridSpan w:val="25"/>
            <w:hideMark/>
          </w:tcPr>
          <w:p w:rsidR="0055678C" w:rsidRDefault="0055678C" w:rsidP="007149C4">
            <w:pPr>
              <w:tabs>
                <w:tab w:val="left" w:pos="248"/>
                <w:tab w:val="center" w:pos="1412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           </w:t>
            </w:r>
          </w:p>
          <w:p w:rsidR="00047176" w:rsidRDefault="00047176" w:rsidP="007149C4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55678C" w:rsidRDefault="0055678C" w:rsidP="007149C4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Задания в закрытой форме</w:t>
            </w:r>
          </w:p>
          <w:p w:rsidR="00047176" w:rsidRDefault="00047176" w:rsidP="007149C4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472625">
        <w:tc>
          <w:tcPr>
            <w:tcW w:w="534" w:type="pct"/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782" w:type="pct"/>
            <w:gridSpan w:val="8"/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Варианты ответов</w:t>
            </w:r>
          </w:p>
        </w:tc>
        <w:tc>
          <w:tcPr>
            <w:tcW w:w="355" w:type="pct"/>
            <w:gridSpan w:val="2"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796" w:type="pct"/>
            <w:gridSpan w:val="11"/>
            <w:hideMark/>
          </w:tcPr>
          <w:p w:rsidR="0055678C" w:rsidRDefault="0055678C" w:rsidP="007149C4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Варианты ответов</w:t>
            </w:r>
          </w:p>
        </w:tc>
      </w:tr>
      <w:tr w:rsidR="0055678C" w:rsidTr="00472625">
        <w:tc>
          <w:tcPr>
            <w:tcW w:w="534" w:type="pct"/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вопроса</w:t>
            </w:r>
          </w:p>
        </w:tc>
        <w:tc>
          <w:tcPr>
            <w:tcW w:w="1782" w:type="pct"/>
            <w:gridSpan w:val="8"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5" w:type="pct"/>
            <w:gridSpan w:val="2"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вопроса</w:t>
            </w:r>
          </w:p>
        </w:tc>
        <w:tc>
          <w:tcPr>
            <w:tcW w:w="1796" w:type="pct"/>
            <w:gridSpan w:val="11"/>
          </w:tcPr>
          <w:p w:rsidR="0055678C" w:rsidRDefault="0055678C" w:rsidP="007149C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5678C" w:rsidTr="007149C4">
        <w:trPr>
          <w:trHeight w:val="113"/>
        </w:trPr>
        <w:tc>
          <w:tcPr>
            <w:tcW w:w="5000" w:type="pct"/>
            <w:gridSpan w:val="25"/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472625"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P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7A2011">
              <w:rPr>
                <w:b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7149C4">
        <w:trPr>
          <w:trHeight w:val="113"/>
        </w:trPr>
        <w:tc>
          <w:tcPr>
            <w:tcW w:w="5000" w:type="pct"/>
            <w:gridSpan w:val="25"/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1F0581">
        <w:trPr>
          <w:trHeight w:val="251"/>
        </w:trPr>
        <w:tc>
          <w:tcPr>
            <w:tcW w:w="534" w:type="pct"/>
            <w:tcBorders>
              <w:top w:val="nil"/>
              <w:left w:val="nil"/>
              <w:right w:val="single" w:sz="4" w:space="0" w:color="auto"/>
            </w:tcBorders>
            <w:hideMark/>
          </w:tcPr>
          <w:p w:rsidR="0055678C" w:rsidRP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7A2011"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7149C4">
        <w:tc>
          <w:tcPr>
            <w:tcW w:w="5000" w:type="pct"/>
            <w:gridSpan w:val="25"/>
          </w:tcPr>
          <w:p w:rsidR="0055678C" w:rsidRDefault="0055678C" w:rsidP="007149C4">
            <w:pPr>
              <w:tabs>
                <w:tab w:val="left" w:pos="248"/>
                <w:tab w:val="center" w:pos="1412"/>
              </w:tabs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472625"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Pr="001A3D3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Pr="001A3D3A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7A2011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7149C4">
        <w:trPr>
          <w:trHeight w:val="113"/>
        </w:trPr>
        <w:tc>
          <w:tcPr>
            <w:tcW w:w="5000" w:type="pct"/>
            <w:gridSpan w:val="25"/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472625"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Pr="001A3D3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7A2011">
              <w:rPr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7149C4">
        <w:trPr>
          <w:trHeight w:val="113"/>
        </w:trPr>
        <w:tc>
          <w:tcPr>
            <w:tcW w:w="5000" w:type="pct"/>
            <w:gridSpan w:val="25"/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472625"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Pr="001A3D3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7A2011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7149C4">
        <w:trPr>
          <w:trHeight w:val="113"/>
        </w:trPr>
        <w:tc>
          <w:tcPr>
            <w:tcW w:w="5000" w:type="pct"/>
            <w:gridSpan w:val="25"/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472625"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Pr="001A3D3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7A2011"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7149C4">
        <w:trPr>
          <w:trHeight w:val="113"/>
        </w:trPr>
        <w:tc>
          <w:tcPr>
            <w:tcW w:w="5000" w:type="pct"/>
            <w:gridSpan w:val="25"/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55678C" w:rsidTr="00472625"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Pr="00961EA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5678C" w:rsidRPr="001A3D3A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7A2011"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78C" w:rsidRDefault="0055678C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55678C" w:rsidTr="007149C4">
        <w:trPr>
          <w:trHeight w:val="113"/>
        </w:trPr>
        <w:tc>
          <w:tcPr>
            <w:tcW w:w="5000" w:type="pct"/>
            <w:gridSpan w:val="25"/>
          </w:tcPr>
          <w:p w:rsidR="0055678C" w:rsidRDefault="0055678C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472625" w:rsidTr="00472625"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72625" w:rsidRPr="00961EAA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2625" w:rsidRDefault="00472625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72625" w:rsidRPr="001A3D3A" w:rsidRDefault="007A2011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625" w:rsidRDefault="00472625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</w:tbl>
    <w:p w:rsidR="00E61042" w:rsidRDefault="00E61042" w:rsidP="00472625">
      <w:pPr>
        <w:jc w:val="both"/>
        <w:rPr>
          <w:b/>
          <w:sz w:val="20"/>
          <w:szCs w:val="20"/>
        </w:rPr>
      </w:pPr>
    </w:p>
    <w:tbl>
      <w:tblPr>
        <w:tblW w:w="2670" w:type="pct"/>
        <w:tblCellMar>
          <w:left w:w="0" w:type="dxa"/>
          <w:right w:w="0" w:type="dxa"/>
        </w:tblCellMar>
        <w:tblLook w:val="04A0"/>
      </w:tblPr>
      <w:tblGrid>
        <w:gridCol w:w="1089"/>
        <w:gridCol w:w="526"/>
        <w:gridCol w:w="514"/>
        <w:gridCol w:w="514"/>
        <w:gridCol w:w="518"/>
        <w:gridCol w:w="514"/>
        <w:gridCol w:w="518"/>
        <w:gridCol w:w="531"/>
        <w:gridCol w:w="725"/>
      </w:tblGrid>
      <w:tr w:rsidR="007A2011" w:rsidTr="007A2011">
        <w:tc>
          <w:tcPr>
            <w:tcW w:w="999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A2011" w:rsidRPr="00961EAA" w:rsidRDefault="007A2011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11" w:rsidRDefault="007A2011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2011" w:rsidRDefault="007A2011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11" w:rsidRDefault="007A2011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2011" w:rsidRDefault="007A2011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11" w:rsidRDefault="007A2011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2011" w:rsidRDefault="007A2011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011" w:rsidRDefault="007A2011" w:rsidP="007149C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A2011" w:rsidRDefault="007A2011" w:rsidP="007149C4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55678C" w:rsidRDefault="0055678C" w:rsidP="00472625">
      <w:pPr>
        <w:rPr>
          <w:b/>
          <w:sz w:val="20"/>
          <w:szCs w:val="20"/>
        </w:rPr>
      </w:pPr>
    </w:p>
    <w:p w:rsidR="00E61042" w:rsidRDefault="00E61042" w:rsidP="00E6104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tbl>
      <w:tblPr>
        <w:tblW w:w="5004" w:type="pct"/>
        <w:tblCellMar>
          <w:left w:w="0" w:type="dxa"/>
          <w:right w:w="0" w:type="dxa"/>
        </w:tblCellMar>
        <w:tblLook w:val="04A0"/>
      </w:tblPr>
      <w:tblGrid>
        <w:gridCol w:w="10213"/>
      </w:tblGrid>
      <w:tr w:rsidR="00E61042" w:rsidTr="00317A65">
        <w:trPr>
          <w:trHeight w:val="113"/>
        </w:trPr>
        <w:tc>
          <w:tcPr>
            <w:tcW w:w="5000" w:type="pct"/>
          </w:tcPr>
          <w:p w:rsidR="00E61042" w:rsidRDefault="00047176" w:rsidP="00047176">
            <w:pPr>
              <w:spacing w:after="200"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Задания в открытой форме</w:t>
            </w:r>
          </w:p>
        </w:tc>
      </w:tr>
      <w:tr w:rsidR="00E61042" w:rsidTr="00317A65">
        <w:trPr>
          <w:trHeight w:val="113"/>
        </w:trPr>
        <w:tc>
          <w:tcPr>
            <w:tcW w:w="5000" w:type="pct"/>
          </w:tcPr>
          <w:p w:rsidR="00317A65" w:rsidRDefault="007A2011" w:rsidP="00317A65">
            <w:pPr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18</w:t>
            </w:r>
            <w:r w:rsidR="00317A65">
              <w:rPr>
                <w:b/>
                <w:sz w:val="20"/>
                <w:szCs w:val="20"/>
                <w:lang w:eastAsia="en-US"/>
              </w:rPr>
              <w:t>. ______________</w:t>
            </w:r>
            <w:r w:rsidR="00C52C30">
              <w:rPr>
                <w:b/>
                <w:sz w:val="20"/>
                <w:szCs w:val="20"/>
                <w:lang w:eastAsia="en-US"/>
              </w:rPr>
              <w:t>______________________</w:t>
            </w:r>
            <w:r w:rsidR="00317A65">
              <w:rPr>
                <w:b/>
                <w:sz w:val="20"/>
                <w:szCs w:val="20"/>
                <w:lang w:eastAsia="en-US"/>
              </w:rPr>
              <w:t>_______________________________________</w:t>
            </w:r>
            <w:r w:rsidR="00C52C30">
              <w:rPr>
                <w:b/>
                <w:sz w:val="20"/>
                <w:szCs w:val="20"/>
                <w:lang w:eastAsia="en-US"/>
              </w:rPr>
              <w:t>_</w:t>
            </w:r>
          </w:p>
          <w:p w:rsidR="00317A65" w:rsidRDefault="00317A65" w:rsidP="00317A65">
            <w:pPr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</w:p>
          <w:p w:rsidR="00317A65" w:rsidRDefault="007A2011" w:rsidP="00317A65">
            <w:pPr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19</w:t>
            </w:r>
            <w:r w:rsidR="00317A65">
              <w:rPr>
                <w:b/>
                <w:sz w:val="20"/>
                <w:szCs w:val="20"/>
                <w:lang w:eastAsia="en-US"/>
              </w:rPr>
              <w:t>. ______________</w:t>
            </w:r>
            <w:r w:rsidR="00C52C30">
              <w:rPr>
                <w:b/>
                <w:sz w:val="20"/>
                <w:szCs w:val="20"/>
                <w:lang w:eastAsia="en-US"/>
              </w:rPr>
              <w:t>________________________</w:t>
            </w:r>
            <w:r w:rsidR="00317A65">
              <w:rPr>
                <w:b/>
                <w:sz w:val="20"/>
                <w:szCs w:val="20"/>
                <w:lang w:eastAsia="en-US"/>
              </w:rPr>
              <w:t>_______</w:t>
            </w:r>
            <w:r w:rsidR="00C52C30">
              <w:rPr>
                <w:b/>
                <w:sz w:val="20"/>
                <w:szCs w:val="20"/>
                <w:lang w:eastAsia="en-US"/>
              </w:rPr>
              <w:t>_______________________________</w:t>
            </w:r>
          </w:p>
          <w:p w:rsidR="00317A65" w:rsidRDefault="00317A65" w:rsidP="00317A65">
            <w:pPr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</w:p>
          <w:p w:rsidR="007A2011" w:rsidRDefault="0096194F" w:rsidP="0096194F">
            <w:pPr>
              <w:tabs>
                <w:tab w:val="left" w:pos="5445"/>
              </w:tabs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</w:t>
            </w:r>
            <w:r w:rsidR="007A2011">
              <w:rPr>
                <w:b/>
                <w:sz w:val="20"/>
                <w:szCs w:val="20"/>
                <w:lang w:eastAsia="en-US"/>
              </w:rPr>
              <w:t>. _______________________________________</w:t>
            </w:r>
            <w:r w:rsidR="00C52C30">
              <w:rPr>
                <w:b/>
                <w:sz w:val="20"/>
                <w:szCs w:val="20"/>
                <w:lang w:eastAsia="en-US"/>
              </w:rPr>
              <w:t>_____________________________________</w:t>
            </w:r>
            <w:r w:rsidR="007A2011">
              <w:rPr>
                <w:b/>
                <w:sz w:val="20"/>
                <w:szCs w:val="20"/>
                <w:lang w:eastAsia="en-US"/>
              </w:rPr>
              <w:t xml:space="preserve">     </w:t>
            </w:r>
          </w:p>
          <w:p w:rsidR="00047176" w:rsidRDefault="00047176" w:rsidP="0025005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  <w:p w:rsidR="00C52C30" w:rsidRDefault="00C52C30" w:rsidP="00C52C30">
            <w:pPr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21. ____________________________________________________________________________</w:t>
            </w:r>
          </w:p>
          <w:p w:rsidR="00C52C30" w:rsidRDefault="00C52C30" w:rsidP="00C52C30">
            <w:pPr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</w:p>
          <w:p w:rsidR="00C52C30" w:rsidRDefault="00C52C30" w:rsidP="00C52C30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  22. _______________________________________________________________________________     </w:t>
            </w:r>
          </w:p>
          <w:p w:rsidR="0025005C" w:rsidRDefault="0025005C" w:rsidP="0025005C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  <w:tr w:rsidR="007C1FFC" w:rsidTr="00317A65">
        <w:tc>
          <w:tcPr>
            <w:tcW w:w="5000" w:type="pct"/>
          </w:tcPr>
          <w:p w:rsidR="007C1FFC" w:rsidRDefault="007C1FFC" w:rsidP="00AA2945">
            <w:pPr>
              <w:spacing w:line="276" w:lineRule="auto"/>
              <w:rPr>
                <w:rFonts w:eastAsia="Times New Roman"/>
                <w:b/>
                <w:sz w:val="20"/>
                <w:szCs w:val="20"/>
                <w:lang w:eastAsia="en-US"/>
              </w:rPr>
            </w:pPr>
          </w:p>
        </w:tc>
      </w:tr>
    </w:tbl>
    <w:p w:rsidR="00E61042" w:rsidRDefault="008C1B70" w:rsidP="00E6104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Задание «на сопоставление</w:t>
      </w:r>
      <w:r w:rsidR="00E61042">
        <w:rPr>
          <w:b/>
          <w:sz w:val="20"/>
          <w:szCs w:val="20"/>
        </w:rPr>
        <w:t>»</w:t>
      </w:r>
    </w:p>
    <w:p w:rsidR="008C1B70" w:rsidRDefault="008C1B70" w:rsidP="00E61042">
      <w:pPr>
        <w:jc w:val="center"/>
        <w:rPr>
          <w:b/>
          <w:sz w:val="20"/>
          <w:szCs w:val="20"/>
        </w:rPr>
      </w:pPr>
    </w:p>
    <w:p w:rsidR="008C1B70" w:rsidRDefault="004826FA" w:rsidP="008C1B70">
      <w:pPr>
        <w:ind w:firstLine="284"/>
        <w:jc w:val="both"/>
        <w:rPr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</w:t>
      </w:r>
      <w:r w:rsidR="00DC0D90" w:rsidRPr="00DC0D90">
        <w:rPr>
          <w:b/>
          <w:sz w:val="20"/>
          <w:szCs w:val="20"/>
          <w:lang w:eastAsia="en-US"/>
        </w:rPr>
        <w:t>23.</w:t>
      </w:r>
      <w:r w:rsidR="00D02BA1">
        <w:rPr>
          <w:b/>
          <w:sz w:val="20"/>
          <w:szCs w:val="20"/>
          <w:lang w:eastAsia="en-US"/>
        </w:rPr>
        <w:t xml:space="preserve"> </w:t>
      </w:r>
      <w:r w:rsidR="00C52C30">
        <w:rPr>
          <w:b/>
          <w:sz w:val="20"/>
          <w:szCs w:val="20"/>
          <w:lang w:eastAsia="en-US"/>
        </w:rPr>
        <w:t xml:space="preserve">  </w:t>
      </w:r>
      <w:r w:rsidR="00DC0D90">
        <w:rPr>
          <w:sz w:val="20"/>
          <w:szCs w:val="20"/>
          <w:lang w:eastAsia="en-US"/>
        </w:rPr>
        <w:t xml:space="preserve"> </w:t>
      </w:r>
      <w:r w:rsidR="00D02BA1">
        <w:rPr>
          <w:b/>
          <w:sz w:val="20"/>
          <w:szCs w:val="20"/>
          <w:lang w:eastAsia="en-US"/>
        </w:rPr>
        <w:t>А</w:t>
      </w:r>
      <w:r w:rsidR="008C1B70">
        <w:rPr>
          <w:b/>
          <w:sz w:val="20"/>
          <w:szCs w:val="20"/>
          <w:lang w:eastAsia="en-US"/>
        </w:rPr>
        <w:t xml:space="preserve"> - </w:t>
      </w:r>
      <w:r w:rsidR="008C1B70">
        <w:rPr>
          <w:sz w:val="20"/>
          <w:szCs w:val="20"/>
          <w:lang w:eastAsia="en-US"/>
        </w:rPr>
        <w:t xml:space="preserve">….. </w:t>
      </w:r>
      <w:r w:rsidR="00D02BA1">
        <w:rPr>
          <w:b/>
          <w:sz w:val="20"/>
          <w:szCs w:val="20"/>
          <w:lang w:eastAsia="en-US"/>
        </w:rPr>
        <w:t xml:space="preserve">  </w:t>
      </w:r>
      <w:r w:rsidR="000C16C6">
        <w:rPr>
          <w:b/>
          <w:sz w:val="20"/>
          <w:szCs w:val="20"/>
          <w:lang w:eastAsia="en-US"/>
        </w:rPr>
        <w:t xml:space="preserve">  </w:t>
      </w:r>
      <w:r w:rsidR="00D02BA1">
        <w:rPr>
          <w:b/>
          <w:sz w:val="20"/>
          <w:szCs w:val="20"/>
          <w:lang w:eastAsia="en-US"/>
        </w:rPr>
        <w:t xml:space="preserve"> Б</w:t>
      </w:r>
      <w:r w:rsidR="008C1B70">
        <w:rPr>
          <w:b/>
          <w:sz w:val="20"/>
          <w:szCs w:val="20"/>
          <w:lang w:eastAsia="en-US"/>
        </w:rPr>
        <w:t xml:space="preserve"> - </w:t>
      </w:r>
      <w:r w:rsidR="008C1B70">
        <w:rPr>
          <w:sz w:val="20"/>
          <w:szCs w:val="20"/>
          <w:lang w:eastAsia="en-US"/>
        </w:rPr>
        <w:t>……</w:t>
      </w:r>
      <w:r w:rsidR="00D02BA1">
        <w:rPr>
          <w:b/>
          <w:sz w:val="20"/>
          <w:szCs w:val="20"/>
          <w:lang w:eastAsia="en-US"/>
        </w:rPr>
        <w:t xml:space="preserve">   </w:t>
      </w:r>
      <w:r w:rsidR="000C16C6">
        <w:rPr>
          <w:b/>
          <w:sz w:val="20"/>
          <w:szCs w:val="20"/>
          <w:lang w:eastAsia="en-US"/>
        </w:rPr>
        <w:t xml:space="preserve">  </w:t>
      </w:r>
      <w:r w:rsidR="00D02BA1">
        <w:rPr>
          <w:b/>
          <w:sz w:val="20"/>
          <w:szCs w:val="20"/>
          <w:lang w:eastAsia="en-US"/>
        </w:rPr>
        <w:t>В</w:t>
      </w:r>
      <w:r w:rsidR="008C1B70">
        <w:rPr>
          <w:b/>
          <w:sz w:val="20"/>
          <w:szCs w:val="20"/>
          <w:lang w:eastAsia="en-US"/>
        </w:rPr>
        <w:t xml:space="preserve"> - </w:t>
      </w:r>
      <w:r w:rsidR="008C1B70">
        <w:rPr>
          <w:sz w:val="20"/>
          <w:szCs w:val="20"/>
          <w:lang w:eastAsia="en-US"/>
        </w:rPr>
        <w:t>…….</w:t>
      </w:r>
      <w:r w:rsidR="00D02BA1">
        <w:rPr>
          <w:b/>
          <w:sz w:val="20"/>
          <w:szCs w:val="20"/>
          <w:lang w:eastAsia="en-US"/>
        </w:rPr>
        <w:t xml:space="preserve">  </w:t>
      </w:r>
      <w:r w:rsidR="000C16C6">
        <w:rPr>
          <w:b/>
          <w:sz w:val="20"/>
          <w:szCs w:val="20"/>
          <w:lang w:eastAsia="en-US"/>
        </w:rPr>
        <w:t xml:space="preserve">  </w:t>
      </w:r>
      <w:r w:rsidR="00D02BA1">
        <w:rPr>
          <w:b/>
          <w:sz w:val="20"/>
          <w:szCs w:val="20"/>
          <w:lang w:eastAsia="en-US"/>
        </w:rPr>
        <w:t xml:space="preserve"> Г</w:t>
      </w:r>
      <w:r w:rsidR="008C1B70">
        <w:rPr>
          <w:b/>
          <w:sz w:val="20"/>
          <w:szCs w:val="20"/>
          <w:lang w:eastAsia="en-US"/>
        </w:rPr>
        <w:t xml:space="preserve"> -  </w:t>
      </w:r>
      <w:r w:rsidR="00D02BA1">
        <w:rPr>
          <w:sz w:val="20"/>
          <w:szCs w:val="20"/>
          <w:lang w:eastAsia="en-US"/>
        </w:rPr>
        <w:t>……</w:t>
      </w:r>
    </w:p>
    <w:p w:rsidR="00795B16" w:rsidRDefault="00795B16" w:rsidP="008C1B70">
      <w:pPr>
        <w:jc w:val="center"/>
        <w:rPr>
          <w:rFonts w:eastAsia="Times New Roman"/>
          <w:b/>
          <w:bCs/>
          <w:sz w:val="20"/>
          <w:szCs w:val="20"/>
        </w:rPr>
      </w:pPr>
    </w:p>
    <w:p w:rsidR="00795B16" w:rsidRDefault="00795B16" w:rsidP="008C1B70">
      <w:pPr>
        <w:jc w:val="center"/>
        <w:rPr>
          <w:rFonts w:eastAsia="Times New Roman"/>
          <w:b/>
          <w:bCs/>
          <w:sz w:val="20"/>
          <w:szCs w:val="20"/>
        </w:rPr>
      </w:pPr>
    </w:p>
    <w:p w:rsidR="008C1B70" w:rsidRPr="008C1B70" w:rsidRDefault="008C1B70" w:rsidP="008C1B70">
      <w:pPr>
        <w:jc w:val="center"/>
        <w:rPr>
          <w:rFonts w:eastAsia="Times New Roman"/>
          <w:b/>
          <w:bCs/>
          <w:sz w:val="20"/>
          <w:szCs w:val="20"/>
        </w:rPr>
      </w:pPr>
      <w:r w:rsidRPr="008C1B70">
        <w:rPr>
          <w:rFonts w:eastAsia="Times New Roman"/>
          <w:b/>
          <w:bCs/>
          <w:sz w:val="20"/>
          <w:szCs w:val="20"/>
        </w:rPr>
        <w:t>Задание алгоритмического толка</w:t>
      </w:r>
    </w:p>
    <w:p w:rsidR="008C1B70" w:rsidRDefault="008C1B70" w:rsidP="008C1B70">
      <w:pPr>
        <w:jc w:val="both"/>
        <w:rPr>
          <w:b/>
          <w:sz w:val="20"/>
          <w:szCs w:val="20"/>
        </w:rPr>
      </w:pPr>
    </w:p>
    <w:p w:rsidR="00E61042" w:rsidRDefault="00E61042" w:rsidP="00E61042">
      <w:pPr>
        <w:jc w:val="both"/>
        <w:rPr>
          <w:rFonts w:eastAsia="Times New Roman"/>
          <w:sz w:val="16"/>
          <w:szCs w:val="16"/>
        </w:rPr>
      </w:pPr>
    </w:p>
    <w:tbl>
      <w:tblPr>
        <w:tblW w:w="2670" w:type="pct"/>
        <w:tblCellMar>
          <w:left w:w="0" w:type="dxa"/>
          <w:right w:w="0" w:type="dxa"/>
        </w:tblCellMar>
        <w:tblLook w:val="04A0"/>
      </w:tblPr>
      <w:tblGrid>
        <w:gridCol w:w="1089"/>
        <w:gridCol w:w="526"/>
        <w:gridCol w:w="514"/>
        <w:gridCol w:w="514"/>
        <w:gridCol w:w="518"/>
        <w:gridCol w:w="514"/>
        <w:gridCol w:w="518"/>
        <w:gridCol w:w="531"/>
        <w:gridCol w:w="725"/>
      </w:tblGrid>
      <w:tr w:rsidR="000D0362" w:rsidRPr="004826FA" w:rsidTr="00277E5A">
        <w:tc>
          <w:tcPr>
            <w:tcW w:w="999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D0362" w:rsidRPr="004826FA" w:rsidRDefault="004826FA" w:rsidP="004826FA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4826FA">
              <w:rPr>
                <w:b/>
                <w:sz w:val="20"/>
                <w:szCs w:val="20"/>
                <w:lang w:eastAsia="en-US"/>
              </w:rPr>
              <w:t xml:space="preserve">      </w:t>
            </w:r>
            <w:r w:rsidR="00D02BA1">
              <w:rPr>
                <w:b/>
                <w:sz w:val="20"/>
                <w:szCs w:val="20"/>
                <w:lang w:eastAsia="en-US"/>
              </w:rPr>
              <w:t>24</w:t>
            </w:r>
            <w:r w:rsidR="000D0362" w:rsidRPr="004826FA"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62" w:rsidRPr="004826FA" w:rsidRDefault="000D0362" w:rsidP="00277E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826FA">
              <w:rPr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362" w:rsidRPr="004826FA" w:rsidRDefault="000D0362" w:rsidP="00277E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62" w:rsidRPr="004826FA" w:rsidRDefault="000D0362" w:rsidP="00277E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826FA">
              <w:rPr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362" w:rsidRPr="004826FA" w:rsidRDefault="000D0362" w:rsidP="00277E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62" w:rsidRPr="004826FA" w:rsidRDefault="000D0362" w:rsidP="00277E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826FA">
              <w:rPr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362" w:rsidRPr="004826FA" w:rsidRDefault="000D0362" w:rsidP="00277E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362" w:rsidRPr="004826FA" w:rsidRDefault="000D0362" w:rsidP="00277E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826FA">
              <w:rPr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0362" w:rsidRPr="004826FA" w:rsidRDefault="000D0362" w:rsidP="00277E5A">
            <w:pPr>
              <w:spacing w:line="160" w:lineRule="exact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0D0362" w:rsidRDefault="000D0362" w:rsidP="00E61042">
      <w:pPr>
        <w:jc w:val="both"/>
        <w:rPr>
          <w:rFonts w:eastAsia="Times New Roman"/>
          <w:sz w:val="16"/>
          <w:szCs w:val="16"/>
        </w:rPr>
      </w:pPr>
    </w:p>
    <w:p w:rsidR="008C1B70" w:rsidRDefault="008C1B70" w:rsidP="00E61042">
      <w:pPr>
        <w:jc w:val="both"/>
        <w:rPr>
          <w:rFonts w:eastAsia="Times New Roman"/>
          <w:sz w:val="16"/>
          <w:szCs w:val="16"/>
        </w:rPr>
      </w:pPr>
    </w:p>
    <w:p w:rsidR="000D0362" w:rsidRDefault="000D0362" w:rsidP="000D0362">
      <w:pPr>
        <w:jc w:val="center"/>
        <w:rPr>
          <w:rFonts w:eastAsia="Times New Roman"/>
          <w:b/>
          <w:bCs/>
          <w:sz w:val="20"/>
          <w:szCs w:val="20"/>
        </w:rPr>
      </w:pPr>
    </w:p>
    <w:p w:rsidR="000D0362" w:rsidRPr="000D0362" w:rsidRDefault="000D0362" w:rsidP="000D0362">
      <w:pPr>
        <w:jc w:val="center"/>
        <w:rPr>
          <w:rFonts w:eastAsia="Times New Roman"/>
          <w:b/>
          <w:bCs/>
          <w:sz w:val="20"/>
          <w:szCs w:val="20"/>
        </w:rPr>
      </w:pPr>
      <w:r w:rsidRPr="000D0362">
        <w:rPr>
          <w:rFonts w:eastAsia="Times New Roman"/>
          <w:b/>
          <w:bCs/>
          <w:sz w:val="20"/>
          <w:szCs w:val="20"/>
        </w:rPr>
        <w:lastRenderedPageBreak/>
        <w:t>Задание в форме, предполагающей перечисление</w:t>
      </w:r>
    </w:p>
    <w:p w:rsidR="008C1B70" w:rsidRDefault="008C1B70" w:rsidP="00E61042">
      <w:pPr>
        <w:jc w:val="both"/>
        <w:rPr>
          <w:rFonts w:eastAsia="Times New Roman"/>
          <w:sz w:val="16"/>
          <w:szCs w:val="16"/>
        </w:rPr>
      </w:pPr>
    </w:p>
    <w:p w:rsidR="004826FA" w:rsidRDefault="004826FA" w:rsidP="004826FA">
      <w:pPr>
        <w:spacing w:line="360" w:lineRule="auto"/>
        <w:jc w:val="both"/>
        <w:rPr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 xml:space="preserve">     2</w:t>
      </w:r>
      <w:r w:rsidR="0002207A">
        <w:rPr>
          <w:b/>
          <w:sz w:val="20"/>
          <w:szCs w:val="20"/>
          <w:lang w:eastAsia="en-US"/>
        </w:rPr>
        <w:t>5</w:t>
      </w:r>
      <w:r>
        <w:rPr>
          <w:b/>
          <w:sz w:val="20"/>
          <w:szCs w:val="20"/>
          <w:lang w:eastAsia="en-US"/>
        </w:rPr>
        <w:t xml:space="preserve">. </w:t>
      </w:r>
      <w:r>
        <w:rPr>
          <w:sz w:val="20"/>
          <w:szCs w:val="20"/>
          <w:lang w:eastAsia="en-US"/>
        </w:rPr>
        <w:t>_______________________________________________________________________________________</w:t>
      </w:r>
    </w:p>
    <w:p w:rsidR="008C1B70" w:rsidRDefault="004826FA" w:rsidP="004826FA">
      <w:pPr>
        <w:jc w:val="both"/>
        <w:rPr>
          <w:rFonts w:eastAsia="Times New Roman"/>
          <w:sz w:val="16"/>
          <w:szCs w:val="16"/>
        </w:rPr>
      </w:pPr>
      <w:r>
        <w:rPr>
          <w:sz w:val="20"/>
          <w:szCs w:val="20"/>
          <w:lang w:eastAsia="en-US"/>
        </w:rPr>
        <w:t xml:space="preserve">     </w:t>
      </w:r>
      <w:r w:rsidR="00D02BA1">
        <w:rPr>
          <w:sz w:val="20"/>
          <w:szCs w:val="20"/>
          <w:lang w:eastAsia="en-US"/>
        </w:rPr>
        <w:t xml:space="preserve"> </w:t>
      </w:r>
      <w:r>
        <w:rPr>
          <w:sz w:val="20"/>
          <w:szCs w:val="20"/>
          <w:lang w:eastAsia="en-US"/>
        </w:rPr>
        <w:t>___________________________________________________________</w:t>
      </w:r>
      <w:r w:rsidR="00D02BA1">
        <w:rPr>
          <w:sz w:val="20"/>
          <w:szCs w:val="20"/>
          <w:lang w:eastAsia="en-US"/>
        </w:rPr>
        <w:t>_______________________________</w:t>
      </w:r>
    </w:p>
    <w:p w:rsidR="00D02BA1" w:rsidRDefault="00E61042" w:rsidP="00E6104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="004826FA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</w:t>
      </w:r>
    </w:p>
    <w:p w:rsidR="000D0362" w:rsidRDefault="00E61042" w:rsidP="00E6104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D02BA1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</w:t>
      </w:r>
      <w:r w:rsidR="00D02BA1">
        <w:rPr>
          <w:sz w:val="20"/>
          <w:szCs w:val="20"/>
          <w:lang w:eastAsia="en-US"/>
        </w:rPr>
        <w:t>______________________________________________________________________________________________</w:t>
      </w:r>
      <w:r>
        <w:rPr>
          <w:b/>
          <w:sz w:val="20"/>
          <w:szCs w:val="20"/>
        </w:rPr>
        <w:t xml:space="preserve">    </w:t>
      </w:r>
    </w:p>
    <w:p w:rsidR="000D0362" w:rsidRDefault="000D0362" w:rsidP="00E61042">
      <w:pPr>
        <w:rPr>
          <w:b/>
          <w:sz w:val="20"/>
          <w:szCs w:val="20"/>
        </w:rPr>
      </w:pPr>
    </w:p>
    <w:p w:rsidR="008A14A4" w:rsidRDefault="00C52C30" w:rsidP="00C52C30">
      <w:pPr>
        <w:jc w:val="both"/>
        <w:rPr>
          <w:rFonts w:eastAsia="Times New Roman"/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>
        <w:rPr>
          <w:sz w:val="20"/>
          <w:szCs w:val="20"/>
          <w:lang w:eastAsia="en-US"/>
        </w:rPr>
        <w:t>______________________________________________________________________________________________</w:t>
      </w:r>
      <w:r>
        <w:rPr>
          <w:b/>
          <w:sz w:val="20"/>
          <w:szCs w:val="20"/>
        </w:rPr>
        <w:t xml:space="preserve">    </w:t>
      </w:r>
    </w:p>
    <w:p w:rsidR="00C52C30" w:rsidRDefault="00C52C30" w:rsidP="008A14A4">
      <w:pPr>
        <w:jc w:val="center"/>
        <w:rPr>
          <w:rFonts w:eastAsia="Times New Roman"/>
          <w:b/>
          <w:bCs/>
          <w:sz w:val="20"/>
          <w:szCs w:val="20"/>
        </w:rPr>
      </w:pPr>
    </w:p>
    <w:p w:rsidR="00C52C30" w:rsidRDefault="00C52C30" w:rsidP="008A14A4">
      <w:pPr>
        <w:jc w:val="center"/>
        <w:rPr>
          <w:rFonts w:eastAsia="Times New Roman"/>
          <w:b/>
          <w:bCs/>
          <w:sz w:val="20"/>
          <w:szCs w:val="20"/>
        </w:rPr>
      </w:pPr>
    </w:p>
    <w:p w:rsidR="008A14A4" w:rsidRPr="008A14A4" w:rsidRDefault="008A14A4" w:rsidP="008A14A4">
      <w:pPr>
        <w:jc w:val="center"/>
        <w:rPr>
          <w:rFonts w:eastAsia="Times New Roman"/>
          <w:b/>
          <w:bCs/>
          <w:sz w:val="20"/>
          <w:szCs w:val="20"/>
        </w:rPr>
      </w:pPr>
      <w:r w:rsidRPr="008A14A4">
        <w:rPr>
          <w:rFonts w:eastAsia="Times New Roman"/>
          <w:b/>
          <w:bCs/>
          <w:sz w:val="20"/>
          <w:szCs w:val="20"/>
        </w:rPr>
        <w:t>Задание с графическим изображением двигательных действий</w:t>
      </w:r>
    </w:p>
    <w:p w:rsidR="008A14A4" w:rsidRPr="008A14A4" w:rsidRDefault="008A14A4" w:rsidP="008A14A4">
      <w:pPr>
        <w:jc w:val="center"/>
        <w:rPr>
          <w:rFonts w:eastAsia="Times New Roman"/>
          <w:b/>
          <w:bCs/>
          <w:sz w:val="20"/>
          <w:szCs w:val="20"/>
        </w:rPr>
      </w:pPr>
    </w:p>
    <w:p w:rsidR="008A14A4" w:rsidRPr="008A14A4" w:rsidRDefault="008A14A4" w:rsidP="008A14A4">
      <w:pPr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    </w:t>
      </w:r>
      <w:r w:rsidRPr="008A14A4">
        <w:rPr>
          <w:rFonts w:eastAsia="Times New Roman"/>
          <w:b/>
          <w:bCs/>
          <w:sz w:val="20"/>
          <w:szCs w:val="20"/>
        </w:rPr>
        <w:t>2</w:t>
      </w:r>
      <w:r w:rsidR="0002207A">
        <w:rPr>
          <w:rFonts w:eastAsia="Times New Roman"/>
          <w:b/>
          <w:bCs/>
          <w:sz w:val="20"/>
          <w:szCs w:val="20"/>
        </w:rPr>
        <w:t>6</w:t>
      </w:r>
      <w:r w:rsidRPr="008A14A4">
        <w:rPr>
          <w:rFonts w:eastAsia="Times New Roman"/>
          <w:b/>
          <w:bCs/>
          <w:sz w:val="20"/>
          <w:szCs w:val="20"/>
        </w:rPr>
        <w:t xml:space="preserve">. </w:t>
      </w:r>
    </w:p>
    <w:tbl>
      <w:tblPr>
        <w:tblStyle w:val="1"/>
        <w:tblW w:w="0" w:type="auto"/>
        <w:tblInd w:w="675" w:type="dxa"/>
        <w:tblLook w:val="04A0"/>
      </w:tblPr>
      <w:tblGrid>
        <w:gridCol w:w="1418"/>
        <w:gridCol w:w="6662"/>
      </w:tblGrid>
      <w:tr w:rsidR="008A14A4" w:rsidRPr="008A14A4" w:rsidTr="000C16C6">
        <w:tc>
          <w:tcPr>
            <w:tcW w:w="1418" w:type="dxa"/>
          </w:tcPr>
          <w:p w:rsidR="008A14A4" w:rsidRDefault="00D02BA1" w:rsidP="008A14A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Изображение</w:t>
            </w:r>
          </w:p>
          <w:p w:rsidR="00D02BA1" w:rsidRPr="008A14A4" w:rsidRDefault="00D02BA1" w:rsidP="008A14A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</w:tcPr>
          <w:p w:rsidR="008A14A4" w:rsidRPr="008A14A4" w:rsidRDefault="00D02BA1" w:rsidP="008A14A4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Название акробатической стойки</w:t>
            </w:r>
          </w:p>
        </w:tc>
      </w:tr>
      <w:tr w:rsidR="008A14A4" w:rsidRPr="008A14A4" w:rsidTr="000C16C6">
        <w:tc>
          <w:tcPr>
            <w:tcW w:w="1418" w:type="dxa"/>
          </w:tcPr>
          <w:p w:rsidR="008A14A4" w:rsidRPr="00D02BA1" w:rsidRDefault="00D02BA1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02BA1">
              <w:rPr>
                <w:rFonts w:eastAsia="Times New Roman"/>
                <w:b/>
                <w:sz w:val="20"/>
                <w:szCs w:val="20"/>
              </w:rPr>
              <w:t>А</w:t>
            </w:r>
          </w:p>
          <w:p w:rsidR="00D02BA1" w:rsidRPr="00D02BA1" w:rsidRDefault="00D02BA1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</w:tcPr>
          <w:p w:rsidR="008A14A4" w:rsidRPr="008A14A4" w:rsidRDefault="008A14A4" w:rsidP="008A14A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A14A4" w:rsidRPr="008A14A4" w:rsidTr="000C16C6">
        <w:tc>
          <w:tcPr>
            <w:tcW w:w="1418" w:type="dxa"/>
          </w:tcPr>
          <w:p w:rsidR="008A14A4" w:rsidRPr="00D02BA1" w:rsidRDefault="00D02BA1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02BA1">
              <w:rPr>
                <w:rFonts w:eastAsia="Times New Roman"/>
                <w:b/>
                <w:sz w:val="20"/>
                <w:szCs w:val="20"/>
              </w:rPr>
              <w:t>Б</w:t>
            </w:r>
          </w:p>
          <w:p w:rsidR="00D02BA1" w:rsidRPr="00D02BA1" w:rsidRDefault="00D02BA1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</w:tcPr>
          <w:p w:rsidR="008A14A4" w:rsidRPr="008A14A4" w:rsidRDefault="008A14A4" w:rsidP="008A14A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A14A4" w:rsidRPr="008A14A4" w:rsidTr="000C16C6">
        <w:tc>
          <w:tcPr>
            <w:tcW w:w="1418" w:type="dxa"/>
          </w:tcPr>
          <w:p w:rsidR="008A14A4" w:rsidRPr="00D02BA1" w:rsidRDefault="00D02BA1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02BA1">
              <w:rPr>
                <w:rFonts w:eastAsia="Times New Roman"/>
                <w:b/>
                <w:sz w:val="20"/>
                <w:szCs w:val="20"/>
              </w:rPr>
              <w:t>В</w:t>
            </w:r>
          </w:p>
          <w:p w:rsidR="00D02BA1" w:rsidRPr="00D02BA1" w:rsidRDefault="00D02BA1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</w:tcPr>
          <w:p w:rsidR="008A14A4" w:rsidRPr="008A14A4" w:rsidRDefault="008A14A4" w:rsidP="008A14A4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A14A4" w:rsidRPr="008A14A4" w:rsidTr="000C16C6">
        <w:trPr>
          <w:trHeight w:val="287"/>
        </w:trPr>
        <w:tc>
          <w:tcPr>
            <w:tcW w:w="1418" w:type="dxa"/>
          </w:tcPr>
          <w:p w:rsidR="008A14A4" w:rsidRPr="00D02BA1" w:rsidRDefault="00D02BA1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D02BA1">
              <w:rPr>
                <w:rFonts w:eastAsia="Times New Roman"/>
                <w:b/>
                <w:sz w:val="20"/>
                <w:szCs w:val="20"/>
              </w:rPr>
              <w:t>Г</w:t>
            </w:r>
          </w:p>
          <w:p w:rsidR="00D02BA1" w:rsidRPr="00D02BA1" w:rsidRDefault="00D02BA1" w:rsidP="00D02BA1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6662" w:type="dxa"/>
          </w:tcPr>
          <w:p w:rsidR="008A14A4" w:rsidRPr="008A14A4" w:rsidRDefault="008A14A4" w:rsidP="008A14A4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D0362" w:rsidRPr="00112CA2" w:rsidRDefault="000D0362" w:rsidP="00E61042">
      <w:pPr>
        <w:rPr>
          <w:b/>
          <w:sz w:val="32"/>
          <w:szCs w:val="32"/>
        </w:rPr>
      </w:pPr>
    </w:p>
    <w:p w:rsidR="00CF7673" w:rsidRPr="00112CA2" w:rsidRDefault="00B56940" w:rsidP="00CF7673">
      <w:pPr>
        <w:jc w:val="center"/>
        <w:rPr>
          <w:rFonts w:eastAsia="Times New Roman"/>
          <w:b/>
          <w:bCs/>
          <w:sz w:val="32"/>
          <w:szCs w:val="32"/>
        </w:rPr>
      </w:pPr>
      <w:r w:rsidRPr="00112CA2">
        <w:rPr>
          <w:rFonts w:eastAsia="Times New Roman"/>
          <w:b/>
          <w:bCs/>
          <w:sz w:val="32"/>
          <w:szCs w:val="32"/>
        </w:rPr>
        <w:t>2</w:t>
      </w:r>
      <w:r w:rsidR="0002207A">
        <w:rPr>
          <w:rFonts w:eastAsia="Times New Roman"/>
          <w:b/>
          <w:bCs/>
          <w:sz w:val="32"/>
          <w:szCs w:val="32"/>
        </w:rPr>
        <w:t>7</w:t>
      </w:r>
      <w:r w:rsidRPr="00112CA2">
        <w:rPr>
          <w:rFonts w:eastAsia="Times New Roman"/>
          <w:b/>
          <w:bCs/>
          <w:sz w:val="32"/>
          <w:szCs w:val="32"/>
        </w:rPr>
        <w:t xml:space="preserve">. </w:t>
      </w:r>
      <w:r w:rsidR="00CF7673" w:rsidRPr="00112CA2">
        <w:rPr>
          <w:rFonts w:eastAsia="Times New Roman"/>
          <w:b/>
          <w:bCs/>
          <w:sz w:val="32"/>
          <w:szCs w:val="32"/>
        </w:rPr>
        <w:t>Задание-кроссворд</w:t>
      </w:r>
    </w:p>
    <w:p w:rsidR="000D0362" w:rsidRDefault="000D0362" w:rsidP="00E61042">
      <w:pPr>
        <w:rPr>
          <w:b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9"/>
        <w:gridCol w:w="599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</w:tblGrid>
      <w:tr w:rsidR="00112CA2" w:rsidRPr="00EB10C8" w:rsidTr="001145EA">
        <w:trPr>
          <w:trHeight w:val="567"/>
        </w:trPr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  <w:r w:rsidRPr="00EB10C8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</w:tr>
      <w:tr w:rsidR="00112CA2" w:rsidRPr="00EB10C8" w:rsidTr="001145EA">
        <w:trPr>
          <w:trHeight w:val="567"/>
        </w:trPr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</w:tr>
      <w:tr w:rsidR="00112CA2" w:rsidRPr="00EB10C8" w:rsidTr="001145EA">
        <w:trPr>
          <w:trHeight w:val="567"/>
        </w:trPr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  <w:r w:rsidRPr="00EB10C8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</w:tr>
      <w:tr w:rsidR="00112CA2" w:rsidRPr="00EB10C8" w:rsidTr="001145EA">
        <w:trPr>
          <w:trHeight w:val="567"/>
        </w:trPr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  <w:r w:rsidRPr="00EB10C8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</w:tr>
      <w:tr w:rsidR="00112CA2" w:rsidRPr="00EB10C8" w:rsidTr="001145EA">
        <w:trPr>
          <w:trHeight w:val="567"/>
        </w:trPr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  <w:r w:rsidRPr="00EB10C8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  <w:r w:rsidRPr="00EB10C8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</w:tr>
      <w:tr w:rsidR="00112CA2" w:rsidRPr="00EB10C8" w:rsidTr="001145EA">
        <w:trPr>
          <w:trHeight w:val="567"/>
        </w:trPr>
        <w:tc>
          <w:tcPr>
            <w:tcW w:w="599" w:type="dxa"/>
            <w:tcBorders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</w:tr>
      <w:tr w:rsidR="00112CA2" w:rsidRPr="00EB10C8" w:rsidTr="001145EA">
        <w:trPr>
          <w:trHeight w:val="567"/>
        </w:trPr>
        <w:tc>
          <w:tcPr>
            <w:tcW w:w="599" w:type="dxa"/>
            <w:tcBorders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  <w:r w:rsidRPr="00EB10C8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bottom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</w:tr>
      <w:tr w:rsidR="00112CA2" w:rsidRPr="00EB10C8" w:rsidTr="001145EA">
        <w:trPr>
          <w:trHeight w:val="567"/>
        </w:trPr>
        <w:tc>
          <w:tcPr>
            <w:tcW w:w="599" w:type="dxa"/>
            <w:tcBorders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  <w:r w:rsidRPr="00EB10C8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</w:tr>
      <w:tr w:rsidR="00112CA2" w:rsidRPr="00EB10C8" w:rsidTr="001145EA">
        <w:trPr>
          <w:trHeight w:val="567"/>
        </w:trPr>
        <w:tc>
          <w:tcPr>
            <w:tcW w:w="599" w:type="dxa"/>
            <w:tcBorders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</w:tr>
      <w:tr w:rsidR="00112CA2" w:rsidRPr="00EB10C8" w:rsidTr="001145EA">
        <w:trPr>
          <w:trHeight w:val="567"/>
        </w:trPr>
        <w:tc>
          <w:tcPr>
            <w:tcW w:w="599" w:type="dxa"/>
            <w:tcBorders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  <w:r w:rsidRPr="00EB10C8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</w:tr>
      <w:tr w:rsidR="00112CA2" w:rsidRPr="00EB10C8" w:rsidTr="001145EA">
        <w:trPr>
          <w:trHeight w:val="567"/>
        </w:trPr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</w:tr>
      <w:tr w:rsidR="00112CA2" w:rsidRPr="00EB10C8" w:rsidTr="001145EA">
        <w:trPr>
          <w:trHeight w:val="567"/>
        </w:trPr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EB10C8" w:rsidRDefault="00112CA2" w:rsidP="001145EA">
            <w:pPr>
              <w:rPr>
                <w:b/>
                <w:sz w:val="32"/>
                <w:szCs w:val="32"/>
              </w:rPr>
            </w:pPr>
          </w:p>
        </w:tc>
      </w:tr>
      <w:tr w:rsidR="00112CA2" w:rsidTr="001145EA">
        <w:trPr>
          <w:trHeight w:val="567"/>
        </w:trPr>
        <w:tc>
          <w:tcPr>
            <w:tcW w:w="599" w:type="dxa"/>
          </w:tcPr>
          <w:p w:rsidR="00112CA2" w:rsidRPr="00F63669" w:rsidRDefault="00112CA2" w:rsidP="001145EA">
            <w:pPr>
              <w:rPr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F63669" w:rsidRDefault="00112CA2" w:rsidP="001145EA">
            <w:pPr>
              <w:rPr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F63669" w:rsidRDefault="00112CA2" w:rsidP="001145EA">
            <w:pPr>
              <w:rPr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F63669" w:rsidRDefault="00112CA2" w:rsidP="001145EA">
            <w:pPr>
              <w:rPr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F63669" w:rsidRDefault="00112CA2" w:rsidP="001145EA">
            <w:pPr>
              <w:rPr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F63669" w:rsidRDefault="00112CA2" w:rsidP="001145EA">
            <w:pPr>
              <w:rPr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F63669" w:rsidRDefault="00112CA2" w:rsidP="001145EA">
            <w:pPr>
              <w:rPr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F63669" w:rsidRDefault="00112CA2" w:rsidP="001145EA">
            <w:pPr>
              <w:rPr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F63669" w:rsidRDefault="00112CA2" w:rsidP="001145EA">
            <w:pPr>
              <w:rPr>
                <w:sz w:val="32"/>
                <w:szCs w:val="32"/>
              </w:rPr>
            </w:pPr>
          </w:p>
        </w:tc>
        <w:tc>
          <w:tcPr>
            <w:tcW w:w="598" w:type="dxa"/>
            <w:tcBorders>
              <w:right w:val="single" w:sz="4" w:space="0" w:color="auto"/>
            </w:tcBorders>
          </w:tcPr>
          <w:p w:rsidR="00112CA2" w:rsidRPr="00F63669" w:rsidRDefault="00112CA2" w:rsidP="001145EA">
            <w:pPr>
              <w:rPr>
                <w:sz w:val="32"/>
                <w:szCs w:val="32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CA2" w:rsidRPr="00F63669" w:rsidRDefault="00112CA2" w:rsidP="001145EA">
            <w:pPr>
              <w:rPr>
                <w:sz w:val="32"/>
                <w:szCs w:val="32"/>
              </w:rPr>
            </w:pPr>
          </w:p>
        </w:tc>
        <w:tc>
          <w:tcPr>
            <w:tcW w:w="598" w:type="dxa"/>
            <w:tcBorders>
              <w:left w:val="single" w:sz="4" w:space="0" w:color="auto"/>
            </w:tcBorders>
          </w:tcPr>
          <w:p w:rsidR="00112CA2" w:rsidRPr="00F63669" w:rsidRDefault="00112CA2" w:rsidP="001145EA">
            <w:pPr>
              <w:rPr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F63669" w:rsidRDefault="00112CA2" w:rsidP="001145EA">
            <w:pPr>
              <w:rPr>
                <w:sz w:val="32"/>
                <w:szCs w:val="32"/>
              </w:rPr>
            </w:pPr>
          </w:p>
        </w:tc>
        <w:tc>
          <w:tcPr>
            <w:tcW w:w="598" w:type="dxa"/>
          </w:tcPr>
          <w:p w:rsidR="00112CA2" w:rsidRPr="00F63669" w:rsidRDefault="00112CA2" w:rsidP="001145EA">
            <w:pPr>
              <w:rPr>
                <w:sz w:val="32"/>
                <w:szCs w:val="32"/>
              </w:rPr>
            </w:pPr>
          </w:p>
        </w:tc>
        <w:tc>
          <w:tcPr>
            <w:tcW w:w="599" w:type="dxa"/>
          </w:tcPr>
          <w:p w:rsidR="00112CA2" w:rsidRPr="00F63669" w:rsidRDefault="00112CA2" w:rsidP="001145EA">
            <w:pPr>
              <w:rPr>
                <w:sz w:val="32"/>
                <w:szCs w:val="32"/>
              </w:rPr>
            </w:pPr>
          </w:p>
        </w:tc>
      </w:tr>
    </w:tbl>
    <w:p w:rsidR="000D0362" w:rsidRDefault="000D0362" w:rsidP="00225834">
      <w:pPr>
        <w:jc w:val="center"/>
        <w:rPr>
          <w:b/>
          <w:sz w:val="20"/>
          <w:szCs w:val="20"/>
        </w:rPr>
      </w:pPr>
    </w:p>
    <w:p w:rsidR="00B56940" w:rsidRDefault="00B56940" w:rsidP="00E61042">
      <w:pPr>
        <w:rPr>
          <w:b/>
          <w:sz w:val="20"/>
          <w:szCs w:val="20"/>
        </w:rPr>
      </w:pPr>
    </w:p>
    <w:p w:rsidR="00B56940" w:rsidRDefault="00B56940" w:rsidP="00E61042">
      <w:pPr>
        <w:rPr>
          <w:b/>
          <w:sz w:val="20"/>
          <w:szCs w:val="20"/>
        </w:rPr>
      </w:pPr>
    </w:p>
    <w:p w:rsidR="000C16C6" w:rsidRDefault="000C16C6" w:rsidP="00E61042">
      <w:pPr>
        <w:rPr>
          <w:b/>
          <w:sz w:val="20"/>
          <w:szCs w:val="20"/>
        </w:rPr>
      </w:pPr>
    </w:p>
    <w:p w:rsidR="00781498" w:rsidRPr="00112CA2" w:rsidRDefault="00781498" w:rsidP="00E61042">
      <w:pPr>
        <w:rPr>
          <w:b/>
          <w:sz w:val="28"/>
          <w:szCs w:val="28"/>
        </w:rPr>
      </w:pPr>
      <w:r w:rsidRPr="00112CA2">
        <w:rPr>
          <w:b/>
          <w:sz w:val="28"/>
          <w:szCs w:val="28"/>
        </w:rPr>
        <w:t>Оценка:</w:t>
      </w:r>
      <w:r w:rsidR="00E61042" w:rsidRPr="00112CA2">
        <w:rPr>
          <w:b/>
          <w:sz w:val="28"/>
          <w:szCs w:val="28"/>
        </w:rPr>
        <w:t xml:space="preserve">  </w:t>
      </w:r>
    </w:p>
    <w:p w:rsidR="008C1B70" w:rsidRPr="00112CA2" w:rsidRDefault="00E61042" w:rsidP="00E61042">
      <w:pPr>
        <w:rPr>
          <w:b/>
          <w:sz w:val="28"/>
          <w:szCs w:val="28"/>
        </w:rPr>
      </w:pPr>
      <w:r w:rsidRPr="00112CA2">
        <w:rPr>
          <w:b/>
          <w:sz w:val="28"/>
          <w:szCs w:val="28"/>
        </w:rPr>
        <w:t>Подписи жюри</w:t>
      </w:r>
      <w:r w:rsidR="00781498" w:rsidRPr="00112CA2">
        <w:rPr>
          <w:b/>
          <w:sz w:val="28"/>
          <w:szCs w:val="28"/>
        </w:rPr>
        <w:t>:</w:t>
      </w:r>
    </w:p>
    <w:sectPr w:rsidR="008C1B70" w:rsidRPr="00112CA2" w:rsidSect="009A5FAE">
      <w:pgSz w:w="11906" w:h="16838"/>
      <w:pgMar w:top="28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forms" w:enforcement="0"/>
  <w:defaultTabStop w:val="708"/>
  <w:autoHyphenation/>
  <w:characterSpacingControl w:val="doNotCompress"/>
  <w:compat/>
  <w:rsids>
    <w:rsidRoot w:val="007065C1"/>
    <w:rsid w:val="0002207A"/>
    <w:rsid w:val="000379B7"/>
    <w:rsid w:val="00047176"/>
    <w:rsid w:val="00051F34"/>
    <w:rsid w:val="000B0372"/>
    <w:rsid w:val="000C16C6"/>
    <w:rsid w:val="000C26F0"/>
    <w:rsid w:val="000D0362"/>
    <w:rsid w:val="000F3C2A"/>
    <w:rsid w:val="00112CA2"/>
    <w:rsid w:val="001717B5"/>
    <w:rsid w:val="001A3D3A"/>
    <w:rsid w:val="001F0581"/>
    <w:rsid w:val="00225834"/>
    <w:rsid w:val="0025005C"/>
    <w:rsid w:val="002A1CBD"/>
    <w:rsid w:val="002B4DD3"/>
    <w:rsid w:val="00317A65"/>
    <w:rsid w:val="00472625"/>
    <w:rsid w:val="0047740E"/>
    <w:rsid w:val="004826FA"/>
    <w:rsid w:val="004C755A"/>
    <w:rsid w:val="004F4079"/>
    <w:rsid w:val="00521F6F"/>
    <w:rsid w:val="0055678C"/>
    <w:rsid w:val="005A6265"/>
    <w:rsid w:val="005E2067"/>
    <w:rsid w:val="005F46A7"/>
    <w:rsid w:val="00600DAE"/>
    <w:rsid w:val="00663029"/>
    <w:rsid w:val="006F02CC"/>
    <w:rsid w:val="007065C1"/>
    <w:rsid w:val="007126C1"/>
    <w:rsid w:val="00781498"/>
    <w:rsid w:val="00795B16"/>
    <w:rsid w:val="007A03EE"/>
    <w:rsid w:val="007A2011"/>
    <w:rsid w:val="007C1FFC"/>
    <w:rsid w:val="008274BC"/>
    <w:rsid w:val="00852EC4"/>
    <w:rsid w:val="0085403F"/>
    <w:rsid w:val="0088436D"/>
    <w:rsid w:val="008A14A4"/>
    <w:rsid w:val="008B0904"/>
    <w:rsid w:val="008C1B70"/>
    <w:rsid w:val="008F242E"/>
    <w:rsid w:val="0096194F"/>
    <w:rsid w:val="009A5FAE"/>
    <w:rsid w:val="00A120E5"/>
    <w:rsid w:val="00A12C7F"/>
    <w:rsid w:val="00A24CB7"/>
    <w:rsid w:val="00AA2945"/>
    <w:rsid w:val="00AC5E74"/>
    <w:rsid w:val="00AD298D"/>
    <w:rsid w:val="00B56940"/>
    <w:rsid w:val="00B70EE8"/>
    <w:rsid w:val="00C21666"/>
    <w:rsid w:val="00C45397"/>
    <w:rsid w:val="00C52C30"/>
    <w:rsid w:val="00CC470F"/>
    <w:rsid w:val="00CF7673"/>
    <w:rsid w:val="00D02BA1"/>
    <w:rsid w:val="00D36BA3"/>
    <w:rsid w:val="00DA08D0"/>
    <w:rsid w:val="00DB3642"/>
    <w:rsid w:val="00DC0D90"/>
    <w:rsid w:val="00DE5D1E"/>
    <w:rsid w:val="00E5643D"/>
    <w:rsid w:val="00E61042"/>
    <w:rsid w:val="00E85606"/>
    <w:rsid w:val="00EA4EAB"/>
    <w:rsid w:val="00EB10C8"/>
    <w:rsid w:val="00ED0A3F"/>
    <w:rsid w:val="00EF49EB"/>
    <w:rsid w:val="00F3048B"/>
    <w:rsid w:val="00FD4725"/>
    <w:rsid w:val="00FD7933"/>
    <w:rsid w:val="00FE6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CB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2A1C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12C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5567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5567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8A14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258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5834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!!!&#1054;&#1051;&#1048;&#1052;&#1055;&#1048;&#1040;&#1044;&#1067;\!!&#1054;&#1051;&#1048;&#1052;&#1055;&#1048;&#1040;&#1044;&#1067;%20_2018-2019%20&#1091;&#1095;_&#1075;_\2.&#1052;&#1091;&#1085;&#1080;&#1094;&#1080;&#1087;&#1072;&#1083;&#1100;&#1085;&#1099;&#1081;%20&#1101;&#1090;&#1072;&#1087;\&#1047;&#1072;&#1076;&#1072;&#1085;&#1080;&#1103;_&#1052;&#1069;\&#1060;&#1080;&#1079;&#1082;&#1091;&#1083;&#1100;&#1090;&#1091;&#1088;&#1072;_&#1073;&#1083;&#1072;&#1085;&#1082;&#1080;_&#1086;&#1090;&#1074;&#1077;&#1090;&#1086;&#1074;\&#1073;&#1083;&#1072;&#1085;&#1082;%20&#1086;&#1090;&#1074;&#1077;&#1090;&#1086;&#1074;%207-8%202018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A74A1-4268-4F70-8AB5-7070345AD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ответов 7-8 2018.dotx</Template>
  <TotalTime>1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Nate</dc:creator>
  <cp:lastModifiedBy>USER</cp:lastModifiedBy>
  <cp:revision>3</cp:revision>
  <cp:lastPrinted>2018-11-29T07:04:00Z</cp:lastPrinted>
  <dcterms:created xsi:type="dcterms:W3CDTF">2018-11-27T12:34:00Z</dcterms:created>
  <dcterms:modified xsi:type="dcterms:W3CDTF">2018-11-29T07:04:00Z</dcterms:modified>
</cp:coreProperties>
</file>